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1CB" w:rsidRDefault="008E11CB">
      <w:pPr>
        <w:rPr>
          <w:rFonts w:ascii="Halil ADAMCI Denizli" w:hAnsi="Halil ADAMCI Denizli"/>
          <w:sz w:val="96"/>
          <w:szCs w:val="96"/>
        </w:rPr>
      </w:pPr>
      <w:r>
        <w:rPr>
          <w:rFonts w:ascii="Halil ADAMCI Denizli" w:hAnsi="Halil ADAMCI Denizli"/>
          <w:sz w:val="96"/>
          <w:szCs w:val="96"/>
        </w:rPr>
        <w:t xml:space="preserve">Ela </w:t>
      </w:r>
      <w:r w:rsidRPr="00E14C52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181.5pt;height:61.5pt;visibility:visible">
            <v:imagedata r:id="rId6" o:title=""/>
          </v:shape>
        </w:pict>
      </w:r>
      <w:r>
        <w:rPr>
          <w:rFonts w:ascii="Halil ADAMCI Denizli" w:hAnsi="Halil ADAMCI Denizli"/>
          <w:sz w:val="96"/>
          <w:szCs w:val="96"/>
        </w:rPr>
        <w:t xml:space="preserve"> al.    </w:t>
      </w:r>
    </w:p>
    <w:p w:rsidR="008E11CB" w:rsidRDefault="008E11CB">
      <w:pPr>
        <w:rPr>
          <w:rFonts w:ascii="Halil ADAMCI Denizli" w:hAnsi="Halil ADAMCI Denizli"/>
          <w:sz w:val="96"/>
          <w:szCs w:val="96"/>
        </w:rPr>
      </w:pPr>
      <w:r>
        <w:rPr>
          <w:rFonts w:ascii="Halil ADAMCI Denizli" w:hAnsi="Halil ADAMCI Denizli"/>
          <w:sz w:val="96"/>
          <w:szCs w:val="96"/>
        </w:rPr>
        <w:t xml:space="preserve">Al Ela </w:t>
      </w:r>
      <w:r w:rsidRPr="00E14C52">
        <w:rPr>
          <w:noProof/>
          <w:lang w:eastAsia="tr-TR"/>
        </w:rPr>
        <w:pict>
          <v:shape id="Resim 4" o:spid="_x0000_i1026" type="#_x0000_t75" style="width:113.25pt;height:53.25pt;visibility:visible">
            <v:imagedata r:id="rId7" o:title=""/>
            <o:lock v:ext="edit" cropping="t"/>
          </v:shape>
        </w:pict>
      </w:r>
      <w:r>
        <w:rPr>
          <w:rFonts w:ascii="Halil ADAMCI Denizli" w:hAnsi="Halil ADAMCI Denizli"/>
          <w:sz w:val="96"/>
          <w:szCs w:val="96"/>
        </w:rPr>
        <w:t xml:space="preserve">al.    </w:t>
      </w:r>
    </w:p>
    <w:p w:rsidR="008E11CB" w:rsidRDefault="008E11CB">
      <w:pPr>
        <w:rPr>
          <w:rFonts w:ascii="Halil ADAMCI Denizli" w:hAnsi="Halil ADAMCI Denizli"/>
          <w:sz w:val="96"/>
          <w:szCs w:val="96"/>
        </w:rPr>
      </w:pPr>
      <w:r>
        <w:rPr>
          <w:rFonts w:ascii="Halil ADAMCI Denizli" w:hAnsi="Halil ADAMCI Denizli"/>
          <w:sz w:val="96"/>
          <w:szCs w:val="96"/>
        </w:rPr>
        <w:t xml:space="preserve">Ela </w:t>
      </w:r>
      <w:r w:rsidRPr="00F519BF">
        <w:rPr>
          <w:rFonts w:ascii="Halil ADAMCI Denizli" w:hAnsi="Halil ADAMCI Denizli"/>
          <w:noProof/>
          <w:sz w:val="96"/>
          <w:szCs w:val="96"/>
          <w:lang w:eastAsia="tr-TR"/>
        </w:rPr>
        <w:pict>
          <v:shape id="Resim 7" o:spid="_x0000_i1027" type="#_x0000_t75" style="width:174pt;height:66.75pt;visibility:visible">
            <v:imagedata r:id="rId8" o:title=""/>
          </v:shape>
        </w:pict>
      </w:r>
      <w:r>
        <w:rPr>
          <w:rFonts w:ascii="Halil ADAMCI Denizli" w:hAnsi="Halil ADAMCI Denizli"/>
          <w:sz w:val="96"/>
          <w:szCs w:val="96"/>
        </w:rPr>
        <w:t xml:space="preserve"> al.    </w:t>
      </w:r>
    </w:p>
    <w:p w:rsidR="008E11CB" w:rsidRDefault="008E11CB">
      <w:pPr>
        <w:rPr>
          <w:rFonts w:ascii="Halil ADAMCI Denizli" w:hAnsi="Halil ADAMCI Denizli"/>
          <w:sz w:val="96"/>
          <w:szCs w:val="96"/>
        </w:rPr>
      </w:pPr>
      <w:r>
        <w:rPr>
          <w:rFonts w:ascii="Halil ADAMCI Denizli" w:hAnsi="Halil ADAMCI Denizli"/>
          <w:sz w:val="96"/>
          <w:szCs w:val="96"/>
        </w:rPr>
        <w:t xml:space="preserve">Ela </w:t>
      </w:r>
      <w:r w:rsidRPr="00E14C52">
        <w:rPr>
          <w:noProof/>
          <w:lang w:eastAsia="tr-TR"/>
        </w:rPr>
        <w:pict>
          <v:shape id="Resim 8" o:spid="_x0000_i1028" type="#_x0000_t75" style="width:78pt;height:78.75pt;visibility:visible">
            <v:imagedata r:id="rId9" o:title=""/>
            <o:lock v:ext="edit" cropping="t"/>
          </v:shape>
        </w:pict>
      </w:r>
      <w:r>
        <w:rPr>
          <w:rFonts w:ascii="Halil ADAMCI Denizli" w:hAnsi="Halil ADAMCI Denizli"/>
          <w:sz w:val="96"/>
          <w:szCs w:val="96"/>
        </w:rPr>
        <w:t xml:space="preserve">al. </w:t>
      </w:r>
      <w:r w:rsidRPr="00E14C52">
        <w:rPr>
          <w:noProof/>
          <w:lang w:eastAsia="tr-TR"/>
        </w:rPr>
        <w:pict>
          <v:shape id="Resim 11" o:spid="_x0000_i1029" type="#_x0000_t75" style="width:99.75pt;height:63.75pt;visibility:visible">
            <v:imagedata r:id="rId10" o:title=""/>
            <o:lock v:ext="edit" cropping="t"/>
          </v:shape>
        </w:pict>
      </w:r>
      <w:r>
        <w:rPr>
          <w:rFonts w:ascii="Halil ADAMCI Denizli" w:hAnsi="Halil ADAMCI Denizli"/>
          <w:sz w:val="96"/>
          <w:szCs w:val="96"/>
        </w:rPr>
        <w:t>al.</w:t>
      </w:r>
    </w:p>
    <w:p w:rsidR="008E11CB" w:rsidRDefault="008E11CB">
      <w:pPr>
        <w:rPr>
          <w:rFonts w:ascii="Halil ADAMCI Denizli" w:hAnsi="Halil ADAMCI Denizli"/>
          <w:sz w:val="96"/>
          <w:szCs w:val="96"/>
        </w:rPr>
      </w:pPr>
      <w:r>
        <w:rPr>
          <w:rFonts w:ascii="Halil ADAMCI Denizli" w:hAnsi="Halil ADAMCI Denizli"/>
          <w:sz w:val="96"/>
          <w:szCs w:val="96"/>
        </w:rPr>
        <w:t xml:space="preserve">Ela </w:t>
      </w:r>
      <w:r w:rsidRPr="00E14C52">
        <w:rPr>
          <w:noProof/>
          <w:lang w:eastAsia="tr-TR"/>
        </w:rPr>
        <w:pict>
          <v:shape id="Resim 14" o:spid="_x0000_i1030" type="#_x0000_t75" style="width:97.5pt;height:97.5pt;visibility:visible">
            <v:imagedata r:id="rId11" o:title=""/>
            <o:lock v:ext="edit" cropping="t"/>
          </v:shape>
        </w:pict>
      </w:r>
      <w:r>
        <w:rPr>
          <w:rFonts w:ascii="Halil ADAMCI Denizli" w:hAnsi="Halil ADAMCI Denizli"/>
          <w:sz w:val="96"/>
          <w:szCs w:val="96"/>
        </w:rPr>
        <w:t xml:space="preserve">al. </w:t>
      </w:r>
      <w:r w:rsidRPr="00E14C52">
        <w:rPr>
          <w:noProof/>
          <w:lang w:eastAsia="tr-TR"/>
        </w:rPr>
        <w:pict>
          <v:shape id="Resim 17" o:spid="_x0000_i1031" type="#_x0000_t75" style="width:93.75pt;height:56.25pt;visibility:visible">
            <v:imagedata r:id="rId12" o:title=""/>
            <o:lock v:ext="edit" cropping="t"/>
          </v:shape>
        </w:pict>
      </w:r>
      <w:r>
        <w:rPr>
          <w:rFonts w:ascii="Halil ADAMCI Denizli" w:hAnsi="Halil ADAMCI Denizli"/>
          <w:sz w:val="96"/>
          <w:szCs w:val="96"/>
        </w:rPr>
        <w:t>al.</w:t>
      </w:r>
    </w:p>
    <w:p w:rsidR="008E11CB" w:rsidRDefault="008E11CB">
      <w:pPr>
        <w:rPr>
          <w:rFonts w:ascii="Halil ADAMCI Denizli" w:hAnsi="Halil ADAMCI Denizli"/>
          <w:sz w:val="96"/>
          <w:szCs w:val="96"/>
        </w:rPr>
      </w:pPr>
      <w:r>
        <w:rPr>
          <w:rFonts w:ascii="Halil ADAMCI Denizli" w:hAnsi="Halil ADAMCI Denizli"/>
          <w:sz w:val="96"/>
          <w:szCs w:val="96"/>
        </w:rPr>
        <w:t xml:space="preserve">Lale, Ela </w:t>
      </w:r>
      <w:r w:rsidRPr="00E14C52">
        <w:rPr>
          <w:noProof/>
          <w:lang w:eastAsia="tr-TR"/>
        </w:rPr>
        <w:pict>
          <v:shape id="Resim 20" o:spid="_x0000_i1032" type="#_x0000_t75" style="width:30pt;height:60pt;visibility:visible">
            <v:imagedata r:id="rId13" o:title=""/>
            <o:lock v:ext="edit" cropping="t"/>
          </v:shape>
        </w:pict>
      </w:r>
      <w:r>
        <w:rPr>
          <w:rFonts w:ascii="Halil ADAMCI Denizli" w:hAnsi="Halil ADAMCI Denizli"/>
          <w:sz w:val="96"/>
          <w:szCs w:val="96"/>
        </w:rPr>
        <w:t xml:space="preserve"> al. </w:t>
      </w:r>
    </w:p>
    <w:p w:rsidR="008E11CB" w:rsidRPr="00B243D8" w:rsidRDefault="008E11CB">
      <w:pPr>
        <w:rPr>
          <w:rFonts w:ascii="Halil ADAMCI Denizli" w:hAnsi="Halil ADAMCI Denizli"/>
          <w:sz w:val="96"/>
          <w:szCs w:val="96"/>
        </w:rPr>
      </w:pPr>
      <w:hyperlink r:id="rId14" w:history="1">
        <w:r>
          <w:rPr>
            <w:rStyle w:val="Hyperlink"/>
            <w:b/>
          </w:rPr>
          <w:t>www.sorubak.com</w:t>
        </w:r>
      </w:hyperlink>
      <w:r>
        <w:rPr>
          <w:b/>
        </w:rPr>
        <w:t xml:space="preserve"> </w:t>
      </w:r>
      <w:r>
        <w:rPr>
          <w:rFonts w:ascii="Halil ADAMCI Denizli" w:hAnsi="Halil ADAMCI Denizli"/>
          <w:sz w:val="96"/>
          <w:szCs w:val="96"/>
        </w:rPr>
        <w:t xml:space="preserve">    </w:t>
      </w:r>
    </w:p>
    <w:sectPr w:rsidR="008E11CB" w:rsidRPr="00B243D8" w:rsidSect="00D71F3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11CB" w:rsidRDefault="008E11CB" w:rsidP="00C06A76">
      <w:pPr>
        <w:spacing w:after="0" w:line="240" w:lineRule="auto"/>
      </w:pPr>
      <w:r>
        <w:separator/>
      </w:r>
    </w:p>
  </w:endnote>
  <w:endnote w:type="continuationSeparator" w:id="0">
    <w:p w:rsidR="008E11CB" w:rsidRDefault="008E11CB" w:rsidP="00C06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lil ADAMCI Denizli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1CB" w:rsidRDefault="008E11C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1CB" w:rsidRPr="00FE28F9" w:rsidRDefault="008E11CB">
    <w:pPr>
      <w:pStyle w:val="Footer"/>
      <w:rPr>
        <w:rFonts w:ascii="Hand writing Mutlu" w:hAnsi="Hand writing Mutlu"/>
        <w:b/>
      </w:rPr>
    </w:pPr>
    <w:r>
      <w:rPr>
        <w:rFonts w:ascii="Hand writing Mutlu" w:hAnsi="Hand writing Mutlu"/>
      </w:rPr>
      <w:t xml:space="preserve">                         </w:t>
    </w:r>
    <w:r w:rsidRPr="00FE28F9">
      <w:rPr>
        <w:rFonts w:ascii="Hand writing Mutlu" w:hAnsi="Hand writing Mutlu"/>
        <w:b/>
      </w:rPr>
      <w:t>Bekir ÖZUZUN1 / B  Sınıf Öğretmeni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1CB" w:rsidRDefault="008E11C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11CB" w:rsidRDefault="008E11CB" w:rsidP="00C06A76">
      <w:pPr>
        <w:spacing w:after="0" w:line="240" w:lineRule="auto"/>
      </w:pPr>
      <w:r>
        <w:separator/>
      </w:r>
    </w:p>
  </w:footnote>
  <w:footnote w:type="continuationSeparator" w:id="0">
    <w:p w:rsidR="008E11CB" w:rsidRDefault="008E11CB" w:rsidP="00C06A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1CB" w:rsidRDefault="008E11C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1CB" w:rsidRPr="00C06A76" w:rsidRDefault="008E11CB">
    <w:pPr>
      <w:pStyle w:val="Header"/>
      <w:rPr>
        <w:rFonts w:ascii="Hand writing Mutlu" w:hAnsi="Hand writing Mutlu"/>
        <w:b/>
        <w:i/>
      </w:rPr>
    </w:pPr>
    <w:r>
      <w:t xml:space="preserve">                                </w:t>
    </w:r>
    <w:r>
      <w:rPr>
        <w:rFonts w:ascii="Hand writing Mutlu" w:hAnsi="Hand writing Mutlu"/>
      </w:rPr>
      <w:t xml:space="preserve">  </w:t>
    </w:r>
    <w:r w:rsidRPr="00C06A76">
      <w:rPr>
        <w:rFonts w:ascii="Hand writing Mutlu" w:hAnsi="Hand writing Mutlu"/>
        <w:b/>
        <w:i/>
      </w:rPr>
      <w:t xml:space="preserve">SAĞNAK </w:t>
    </w:r>
    <w:r>
      <w:rPr>
        <w:rFonts w:ascii="Hand writing Mutlu" w:hAnsi="Hand writing Mutlu"/>
        <w:b/>
        <w:i/>
      </w:rPr>
      <w:t xml:space="preserve"> </w:t>
    </w:r>
    <w:r w:rsidRPr="00C06A76">
      <w:rPr>
        <w:rFonts w:ascii="Hand writing Mutlu" w:hAnsi="Hand writing Mutlu"/>
        <w:b/>
        <w:i/>
      </w:rPr>
      <w:t xml:space="preserve">İLKÖĞRETİM </w:t>
    </w:r>
    <w:r>
      <w:rPr>
        <w:rFonts w:ascii="Hand writing Mutlu" w:hAnsi="Hand writing Mutlu"/>
        <w:b/>
        <w:i/>
      </w:rPr>
      <w:t xml:space="preserve"> </w:t>
    </w:r>
    <w:r w:rsidRPr="00C06A76">
      <w:rPr>
        <w:rFonts w:ascii="Hand writing Mutlu" w:hAnsi="Hand writing Mutlu"/>
        <w:b/>
        <w:i/>
      </w:rPr>
      <w:t>OKULU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1CB" w:rsidRDefault="008E11C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6A76"/>
    <w:rsid w:val="002434A3"/>
    <w:rsid w:val="0025754E"/>
    <w:rsid w:val="004B5866"/>
    <w:rsid w:val="006140E5"/>
    <w:rsid w:val="008E11CB"/>
    <w:rsid w:val="008E1882"/>
    <w:rsid w:val="00B243D8"/>
    <w:rsid w:val="00B814BB"/>
    <w:rsid w:val="00B933B6"/>
    <w:rsid w:val="00BA162B"/>
    <w:rsid w:val="00C06A76"/>
    <w:rsid w:val="00C859E2"/>
    <w:rsid w:val="00D71F37"/>
    <w:rsid w:val="00E14C52"/>
    <w:rsid w:val="00E21F2E"/>
    <w:rsid w:val="00E97311"/>
    <w:rsid w:val="00F4251B"/>
    <w:rsid w:val="00F519BF"/>
    <w:rsid w:val="00F60C4B"/>
    <w:rsid w:val="00F62A85"/>
    <w:rsid w:val="00FE2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F3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06A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06A76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06A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06A7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B243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243D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C859E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gif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gif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gif"/><Relationship Id="rId19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hyperlink" Target="http://www.sorubak.com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2</Pages>
  <Words>22</Words>
  <Characters>128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bekir</dc:creator>
  <cp:keywords/>
  <dc:description/>
  <cp:lastModifiedBy>edanur</cp:lastModifiedBy>
  <cp:revision>14</cp:revision>
  <dcterms:created xsi:type="dcterms:W3CDTF">2010-10-04T17:56:00Z</dcterms:created>
  <dcterms:modified xsi:type="dcterms:W3CDTF">2010-10-13T18:47:00Z</dcterms:modified>
</cp:coreProperties>
</file>